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F1F14" w14:textId="0CE2AE5E" w:rsidR="004F11D3" w:rsidRPr="004F11D3" w:rsidRDefault="004F11D3" w:rsidP="0083015D">
      <w:pPr>
        <w:keepNext/>
        <w:outlineLvl w:val="2"/>
        <w:rPr>
          <w:rFonts w:ascii="Arial" w:hAnsi="Arial" w:cs="Arial"/>
          <w:i/>
          <w:iCs/>
          <w:sz w:val="20"/>
          <w:szCs w:val="20"/>
          <w:lang w:val="en-GB"/>
        </w:rPr>
      </w:pP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  <w:t>Appendix 1</w:t>
      </w:r>
    </w:p>
    <w:p w14:paraId="4B4B072F" w14:textId="725971A9" w:rsidR="00CF4BE2" w:rsidRPr="0025761A" w:rsidRDefault="00CF4BE2" w:rsidP="00CF4BE2">
      <w:pPr>
        <w:rPr>
          <w:rFonts w:ascii="Arial" w:hAnsi="Arial" w:cs="Arial"/>
          <w:i/>
          <w:sz w:val="20"/>
          <w:szCs w:val="20"/>
        </w:rPr>
      </w:pPr>
      <w:r w:rsidRPr="0025761A">
        <w:rPr>
          <w:rFonts w:ascii="Arial" w:hAnsi="Arial" w:cs="Arial"/>
          <w:i/>
          <w:sz w:val="20"/>
          <w:szCs w:val="20"/>
        </w:rPr>
        <w:t>NO. ODOS:</w:t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  <w:t>4301</w:t>
      </w:r>
      <w:r w:rsidR="004276BB">
        <w:rPr>
          <w:rFonts w:ascii="Arial" w:hAnsi="Arial" w:cs="Arial"/>
          <w:i/>
          <w:sz w:val="20"/>
          <w:szCs w:val="20"/>
        </w:rPr>
        <w:t>-</w:t>
      </w:r>
      <w:r w:rsidRPr="0025761A">
        <w:rPr>
          <w:rFonts w:ascii="Arial" w:hAnsi="Arial" w:cs="Arial"/>
          <w:i/>
          <w:sz w:val="20"/>
          <w:szCs w:val="20"/>
        </w:rPr>
        <w:t>00</w:t>
      </w:r>
      <w:r w:rsidR="006F347D">
        <w:rPr>
          <w:rFonts w:ascii="Arial" w:hAnsi="Arial" w:cs="Arial"/>
          <w:i/>
          <w:sz w:val="20"/>
          <w:szCs w:val="20"/>
        </w:rPr>
        <w:t>0</w:t>
      </w:r>
      <w:r w:rsidRPr="0025761A">
        <w:rPr>
          <w:rFonts w:ascii="Arial" w:hAnsi="Arial" w:cs="Arial"/>
          <w:i/>
          <w:sz w:val="20"/>
          <w:szCs w:val="20"/>
        </w:rPr>
        <w:t>1/202</w:t>
      </w:r>
      <w:r w:rsidR="006F347D">
        <w:rPr>
          <w:rFonts w:ascii="Arial" w:hAnsi="Arial" w:cs="Arial"/>
          <w:i/>
          <w:sz w:val="20"/>
          <w:szCs w:val="20"/>
        </w:rPr>
        <w:t>2</w:t>
      </w:r>
    </w:p>
    <w:p w14:paraId="185F6DAB" w14:textId="485F7119" w:rsidR="00CF4BE2" w:rsidRPr="0025761A" w:rsidRDefault="00CF4BE2" w:rsidP="00CF4BE2">
      <w:pPr>
        <w:rPr>
          <w:rFonts w:ascii="Arial" w:hAnsi="Arial" w:cs="Arial"/>
          <w:i/>
          <w:sz w:val="20"/>
          <w:szCs w:val="20"/>
        </w:rPr>
      </w:pPr>
      <w:r w:rsidRPr="0025761A">
        <w:rPr>
          <w:rFonts w:ascii="Arial" w:hAnsi="Arial" w:cs="Arial"/>
          <w:i/>
          <w:sz w:val="20"/>
          <w:szCs w:val="20"/>
        </w:rPr>
        <w:t>TENDER NO:</w:t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  <w:t>202</w:t>
      </w:r>
      <w:r w:rsidR="006F347D">
        <w:rPr>
          <w:rFonts w:ascii="Arial" w:hAnsi="Arial" w:cs="Arial"/>
          <w:i/>
          <w:sz w:val="20"/>
          <w:szCs w:val="20"/>
        </w:rPr>
        <w:t>2</w:t>
      </w:r>
      <w:r w:rsidR="004276BB">
        <w:rPr>
          <w:rFonts w:ascii="Arial" w:hAnsi="Arial" w:cs="Arial"/>
          <w:i/>
          <w:sz w:val="20"/>
          <w:szCs w:val="20"/>
        </w:rPr>
        <w:t>-</w:t>
      </w:r>
      <w:r w:rsidR="006F347D">
        <w:rPr>
          <w:rFonts w:ascii="Arial" w:hAnsi="Arial" w:cs="Arial"/>
          <w:i/>
          <w:sz w:val="20"/>
          <w:szCs w:val="20"/>
        </w:rPr>
        <w:t>001</w:t>
      </w:r>
    </w:p>
    <w:p w14:paraId="1FFEF990" w14:textId="27B7AD8A" w:rsidR="00CF4BE2" w:rsidRPr="0025761A" w:rsidRDefault="00CF4BE2" w:rsidP="00CF4BE2">
      <w:pPr>
        <w:rPr>
          <w:rFonts w:ascii="Arial" w:hAnsi="Arial" w:cs="Arial"/>
          <w:i/>
          <w:sz w:val="20"/>
          <w:szCs w:val="20"/>
        </w:rPr>
      </w:pPr>
      <w:r w:rsidRPr="0025761A">
        <w:rPr>
          <w:rFonts w:ascii="Arial" w:hAnsi="Arial" w:cs="Arial"/>
          <w:i/>
          <w:sz w:val="20"/>
          <w:szCs w:val="20"/>
        </w:rPr>
        <w:t xml:space="preserve">DATE: </w:t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="006F347D">
        <w:rPr>
          <w:rFonts w:ascii="Arial" w:hAnsi="Arial" w:cs="Arial"/>
          <w:i/>
          <w:sz w:val="20"/>
          <w:szCs w:val="20"/>
        </w:rPr>
        <w:t xml:space="preserve">6 </w:t>
      </w:r>
      <w:proofErr w:type="spellStart"/>
      <w:r w:rsidR="006F347D">
        <w:rPr>
          <w:rFonts w:ascii="Arial" w:hAnsi="Arial" w:cs="Arial"/>
          <w:i/>
          <w:sz w:val="20"/>
          <w:szCs w:val="20"/>
        </w:rPr>
        <w:t>January</w:t>
      </w:r>
      <w:proofErr w:type="spellEnd"/>
      <w:r w:rsidR="006F347D">
        <w:rPr>
          <w:rFonts w:ascii="Arial" w:hAnsi="Arial" w:cs="Arial"/>
          <w:i/>
          <w:sz w:val="20"/>
          <w:szCs w:val="20"/>
        </w:rPr>
        <w:t xml:space="preserve"> 2022</w:t>
      </w:r>
    </w:p>
    <w:p w14:paraId="12412916" w14:textId="77777777" w:rsidR="0083015D" w:rsidRPr="0083015D" w:rsidRDefault="0083015D" w:rsidP="0083015D">
      <w:pPr>
        <w:jc w:val="both"/>
        <w:rPr>
          <w:rFonts w:ascii="Arial" w:hAnsi="Arial" w:cs="Arial"/>
          <w:sz w:val="22"/>
          <w:szCs w:val="22"/>
        </w:rPr>
      </w:pPr>
    </w:p>
    <w:p w14:paraId="563F6C63" w14:textId="77777777" w:rsidR="0083015D" w:rsidRPr="0083015D" w:rsidRDefault="0083015D" w:rsidP="0083015D">
      <w:pPr>
        <w:pStyle w:val="Naslov1"/>
        <w:jc w:val="center"/>
        <w:rPr>
          <w:rFonts w:cs="Arial"/>
          <w:sz w:val="22"/>
          <w:szCs w:val="22"/>
          <w:lang w:val="en-GB"/>
        </w:rPr>
      </w:pPr>
      <w:r w:rsidRPr="0083015D">
        <w:rPr>
          <w:rFonts w:cs="Arial"/>
          <w:sz w:val="22"/>
          <w:szCs w:val="22"/>
          <w:lang w:val="en-GB"/>
        </w:rPr>
        <w:t>GENERAL INFORMATION ON THE TENDERER</w:t>
      </w: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8"/>
        <w:gridCol w:w="5426"/>
      </w:tblGrid>
      <w:tr w:rsidR="0083015D" w:rsidRPr="0083015D" w14:paraId="7564DBEF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C2EE" w14:textId="4E6C73A1" w:rsidR="0083015D" w:rsidRPr="004F11D3" w:rsidRDefault="0083015D" w:rsidP="004F11D3">
            <w:pPr>
              <w:pStyle w:val="Naslov1"/>
              <w:rPr>
                <w:rFonts w:cs="Arial"/>
                <w:sz w:val="22"/>
                <w:szCs w:val="22"/>
                <w:lang w:val="en-GB"/>
              </w:rPr>
            </w:pPr>
            <w:r w:rsidRPr="0083015D">
              <w:rPr>
                <w:rFonts w:cs="Arial"/>
                <w:sz w:val="22"/>
                <w:szCs w:val="22"/>
                <w:lang w:val="en-GB"/>
              </w:rPr>
              <w:t>Name of the Tenderer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E24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534AA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4A354B85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A19" w14:textId="77777777" w:rsidR="0083015D" w:rsidRDefault="0083015D" w:rsidP="004F11D3">
            <w:pPr>
              <w:pStyle w:val="Naslov1"/>
              <w:rPr>
                <w:rFonts w:cs="Arial"/>
                <w:sz w:val="22"/>
                <w:szCs w:val="22"/>
                <w:lang w:val="en-GB"/>
              </w:rPr>
            </w:pPr>
            <w:r w:rsidRPr="0083015D">
              <w:rPr>
                <w:rFonts w:cs="Arial"/>
                <w:sz w:val="22"/>
                <w:szCs w:val="22"/>
                <w:lang w:val="en-GB"/>
              </w:rPr>
              <w:t>Address of the Tenderer</w:t>
            </w:r>
          </w:p>
          <w:p w14:paraId="41DCBC39" w14:textId="1E2EEF3A" w:rsidR="004F11D3" w:rsidRPr="004F11D3" w:rsidRDefault="004F11D3" w:rsidP="004F11D3">
            <w:pPr>
              <w:rPr>
                <w:lang w:val="en-GB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B7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B300E0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5D82E147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55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Individual Identification Number of the Tenderer</w:t>
            </w:r>
          </w:p>
          <w:p w14:paraId="649D5E4E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60F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B5DA41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4CF88DD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4FB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Tax Number of the Tenderer</w:t>
            </w:r>
          </w:p>
          <w:p w14:paraId="5D42E62E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6B58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740535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14D6D8E5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EF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Bank Account of the Tenderer</w:t>
            </w:r>
          </w:p>
          <w:p w14:paraId="65EA3C7D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19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BC6E0D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5D2BCA38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7973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 of the Bank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35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9E4E4D5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0795ECC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B68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Authorised person for representing the company:</w:t>
            </w:r>
          </w:p>
          <w:p w14:paraId="4DDB9635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7C1E483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</w:p>
          <w:p w14:paraId="30C470F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22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319666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377BA654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7D7E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Authorised person for signing the contract:</w:t>
            </w:r>
          </w:p>
          <w:p w14:paraId="24792C4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57A39F97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3B2E45D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F93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66787DB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E99C6A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BDF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Person, responsible for the contract:</w:t>
            </w:r>
          </w:p>
          <w:p w14:paraId="6D8D1B60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59601FDE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57B37A5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F2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5139B4B8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DD6CE5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4B77F4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BB4B72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50B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Contact Person for the Tender:</w:t>
            </w:r>
          </w:p>
          <w:p w14:paraId="0291022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100B90E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26C3548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732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50414F0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4825BD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480966A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</w:tbl>
    <w:p w14:paraId="4EE3A890" w14:textId="77777777" w:rsidR="0083015D" w:rsidRPr="0083015D" w:rsidRDefault="0083015D" w:rsidP="0083015D">
      <w:pPr>
        <w:rPr>
          <w:rFonts w:ascii="Arial" w:hAnsi="Arial" w:cs="Arial"/>
          <w:sz w:val="22"/>
          <w:szCs w:val="22"/>
        </w:rPr>
      </w:pPr>
    </w:p>
    <w:p w14:paraId="0EC68225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707B7325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>Signature of the Authorised Person and Company Seal</w:t>
      </w:r>
    </w:p>
    <w:p w14:paraId="4AFD4B00" w14:textId="77777777" w:rsidR="0083015D" w:rsidRPr="0083015D" w:rsidRDefault="0083015D" w:rsidP="0083015D">
      <w:pPr>
        <w:rPr>
          <w:rFonts w:ascii="Arial" w:hAnsi="Arial" w:cs="Arial"/>
          <w:sz w:val="22"/>
          <w:szCs w:val="22"/>
        </w:rPr>
      </w:pPr>
    </w:p>
    <w:p w14:paraId="723322E0" w14:textId="77777777" w:rsidR="0083015D" w:rsidRPr="0083015D" w:rsidRDefault="0083015D" w:rsidP="0083015D">
      <w:pPr>
        <w:jc w:val="both"/>
        <w:rPr>
          <w:rFonts w:ascii="Arial" w:hAnsi="Arial" w:cs="Arial"/>
          <w:i/>
          <w:sz w:val="22"/>
          <w:szCs w:val="22"/>
        </w:rPr>
      </w:pP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form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has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to be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filled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in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by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all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companies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taking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part in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tender.</w:t>
      </w:r>
      <w:bookmarkStart w:id="0" w:name="_GoBack"/>
      <w:bookmarkEnd w:id="0"/>
    </w:p>
    <w:p w14:paraId="2D8E3608" w14:textId="77777777" w:rsidR="0083015D" w:rsidRPr="0083015D" w:rsidRDefault="0083015D" w:rsidP="0083015D">
      <w:pPr>
        <w:pStyle w:val="Telobesedila"/>
        <w:tabs>
          <w:tab w:val="num" w:pos="1080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>This statement is the integral part and the appendix to the tender filed in response to the Tender Notice on the award of a public contract published on the portal for public procurement and in the Supplement to the Official Journal of the European Union (OJ S).</w:t>
      </w:r>
    </w:p>
    <w:p w14:paraId="43BBAAF8" w14:textId="77777777" w:rsidR="0083015D" w:rsidRPr="0083015D" w:rsidRDefault="0083015D" w:rsidP="0083015D">
      <w:pPr>
        <w:rPr>
          <w:rFonts w:ascii="Arial" w:hAnsi="Arial" w:cs="Arial"/>
          <w:b/>
          <w:bCs/>
          <w:sz w:val="22"/>
          <w:szCs w:val="22"/>
          <w:lang w:val="en-GB"/>
        </w:rPr>
      </w:pPr>
    </w:p>
    <w:p w14:paraId="119AD2AC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 xml:space="preserve">Done at </w:t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 xml:space="preserve">, on </w:t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48B80526" w14:textId="77777777" w:rsidR="00AC7136" w:rsidRPr="0083015D" w:rsidRDefault="00AC7136" w:rsidP="0083015D">
      <w:pPr>
        <w:rPr>
          <w:rFonts w:ascii="Arial" w:hAnsi="Arial" w:cs="Arial"/>
          <w:sz w:val="22"/>
          <w:szCs w:val="22"/>
        </w:rPr>
      </w:pPr>
    </w:p>
    <w:sectPr w:rsidR="00AC7136" w:rsidRPr="0083015D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68E83" w14:textId="77777777" w:rsidR="008317DD" w:rsidRDefault="008317DD">
      <w:r>
        <w:separator/>
      </w:r>
    </w:p>
  </w:endnote>
  <w:endnote w:type="continuationSeparator" w:id="0">
    <w:p w14:paraId="12E946CB" w14:textId="77777777" w:rsidR="008317DD" w:rsidRDefault="0083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05E98213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F11D3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F11D3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4A461FF6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94CD1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94CD1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D1DBE" w14:textId="77777777" w:rsidR="008317DD" w:rsidRDefault="008317DD">
      <w:r>
        <w:separator/>
      </w:r>
    </w:p>
  </w:footnote>
  <w:footnote w:type="continuationSeparator" w:id="0">
    <w:p w14:paraId="1F3BBF38" w14:textId="77777777" w:rsidR="008317DD" w:rsidRDefault="00831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6F347D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6F347D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718A5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3553"/>
    <w:rsid w:val="00174BFE"/>
    <w:rsid w:val="00175788"/>
    <w:rsid w:val="00183318"/>
    <w:rsid w:val="00194CD1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276BB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11D3"/>
    <w:rsid w:val="004F7C1C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12BC"/>
    <w:rsid w:val="006E377F"/>
    <w:rsid w:val="006F347D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53E81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4BE2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0" ma:contentTypeDescription="Ustvari nov dokument." ma:contentTypeScope="" ma:versionID="387ecb588f2c7bba8db43750cde289a2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6ff1b8ee62eea921c5852b86679ae4e2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47FD218-AE97-4CFE-8400-1BA4928C6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625477-11AF-4F4A-9081-327CC1EE0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4</TotalTime>
  <Pages>1</Pages>
  <Words>154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1037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10</cp:revision>
  <cp:lastPrinted>2019-11-25T12:52:00Z</cp:lastPrinted>
  <dcterms:created xsi:type="dcterms:W3CDTF">2020-02-04T09:11:00Z</dcterms:created>
  <dcterms:modified xsi:type="dcterms:W3CDTF">2022-01-04T11:31:00Z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